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objclass COOTC@1.1001:objcategory FSCFOLIO@1.1001:objuseablefiles objuseableprimaryrelated">
  <f:record>
    <f:field ref="BMFCONFIG_3000_109_BMFDocProperty" text=""/>
    <f:field ref="FSCFOLIO_1_1001_FieldCurrentUser" text=""/>
    <f:field ref="FSCFOLIO_1_1001_FieldCurrentDate" text=""/>
    <f:field ref="objvalidfrom" date="" text="" edit="true"/>
    <f:field ref="objvalidto" date="" text="" edit="true"/>
    <f:field ref="FSCFOLIO_1_1001_FieldReleasedVersionDate" text=""/>
    <f:field ref="FSCFOLIO_1_1001_FieldReleasedVersionNr" text=""/>
    <f:field ref="CCAPRECONFIG_15_1001_Objektname" text="" edit="true"/>
    <f:field ref="EIBPRECONFIG_1_1001_FieldEIBAttachments" text="" multiline="true"/>
    <f:field ref="EIBPRECONFIG_1_1001_FieldEIBNextFiles" text="" multiline="true"/>
    <f:field ref="EIBPRECONFIG_1_1001_FieldEIBPreviousFiles" text="" multiline="true"/>
    <f:field ref="EIBPRECONFIG_1_1001_FieldEIBRelatedFiles" text="" multiline="true"/>
    <f:field ref="EIBPRECONFIG_1_1001_FieldEIBCompletedOrdinals" text="" multiline="true"/>
    <f:field ref="EIBPRECONFIG_1_1001_FieldEIBOUAddr" text="" multiline="true"/>
    <f:field ref="EIBPRECONFIG_1_1001_FieldEIBRecipients" text="" multiline="true"/>
    <f:field ref="EIBPRECONFIG_1_1001_FieldEIBSignatures" text="" multiline="true"/>
    <f:field ref="EIBPRECONFIG_1_1001_FieldCCAAddrAbschriftsbemerkung" text="" multiline="true"/>
    <f:field ref="EIBPRECONFIG_1_1001_FieldCCAAddrAdresse" text="" multiline="true"/>
    <f:field ref="EIBPRECONFIG_1_1001_FieldCCAAddrPostalischeAdresse" text="" multiline="true"/>
    <f:field ref="EIBPRECONFIG_1_1001_FieldCCAIncomingSubject" text="" multiline="true"/>
    <f:field ref="EIBPRECONFIG_1_1001_FieldCCAPersonalSubjAddress" text="" multiline="true"/>
    <f:field ref="EIBPRECONFIG_1_1001_FieldCCASubfileSubject" text="" multiline="true"/>
    <f:field ref="EIBPRECONFIG_1_1001_FieldCCASubject" text="" multiline="true"/>
    <f:field ref="EIBVFGH_15_1700_FieldPartPlaintiffList" text="" multiline="true"/>
    <f:field ref="EIBVFGH_15_1700_FieldGoesOutToList" text="" multiline="true"/>
    <f:field ref="CUSTOMIZATIONRESSORTBMF_103_2800_FieldRecipientsEmailBMF" text="" multiline="true"/>
    <f:field ref="objname" text="" edit="true"/>
    <f:field ref="objsubject" text="" edit="true"/>
    <f:field ref="objcreatedby" text=""/>
    <f:field ref="objcreatedat" date="" text=""/>
    <f:field ref="objchangedby" text=""/>
    <f:field ref="objmodifiedat" date="" text=""/>
    <f:field ref="FSCFOLIO_1_1001_MailMergeFldCtx_FSCFOLIO_1_1001_FieldDocumentNumber" text=""/>
    <f:field ref="FSCFOLIO_1_1001_MailMergeFldCtx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text=""/>
    <f:field ref="FSCFOLIO_1_1001_SignaturesFldCtx_FSCFOLIO_1_1001_FieldLastSignatureRemark" text=""/>
    <f:field ref="SAPConfigSettingsSC_101_9800_FMMFieldContext_SAPConfigSettingsSC_101_9800_FMM_ABP_NUMMER" text=""/>
    <f:field ref="SAPConfigSettingsSC_101_9800_FMMFieldContext_SAPConfigSettingsSC_101_9800_FMM_ABLEHNGRUND" text=""/>
    <f:field ref="SAPConfigSettingsSC_101_9800_FMMFieldContext_SAPConfigSettingsSC_101_9800_FMM_ADRESSE_ALLGEMEINES_SCHREIBEN" text=""/>
    <f:field ref="SAPConfigSettingsSC_101_9800_FMMFieldContext_SAPConfigSettingsSC_101_9800_FMM_GRANTOR_ADDRESS" text=""/>
    <f:field ref="SAPConfigSettingsSC_101_9800_FMMFieldContext_SAPConfigSettingsSC_101_9800_FMM_BIC_ALTERNATIV" text=""/>
    <f:field ref="SAPConfigSettingsSC_101_9800_FMMFieldContext_SAPConfigSettingsSC_101_9800_FMM_IBAN_ALTERNATIV" text=""/>
    <f:field ref="SAPConfigSettingsSC_101_9800_FMMFieldContext_SAPConfigSettingsSC_101_9800_FMM_CONTACT_PERSON" text=""/>
    <f:field ref="SAPConfigSettingsSC_101_9800_FMMFieldContext_SAPConfigSettingsSC_101_9800_FMM_ANTRAGSBESCHREIBUNG" text=""/>
    <f:field ref="SAPConfigSettingsSC_101_9800_FMMFieldContext_SAPConfigSettingsSC_101_9800_FMM_ZANTRAGDATUM" text=""/>
    <f:field ref="SAPConfigSettingsSC_101_9800_FMMFieldContext_SAPConfigSettingsSC_101_9800_FMM_ANZAHL_DER_POS_ANTRAG" text=""/>
    <f:field ref="SAPConfigSettingsSC_101_9800_FMMFieldContext_SAPConfigSettingsSC_101_9800_FMM_ANZAHL_DER_POS_BEWILLIGUNG" text=""/>
    <f:field ref="SAPConfigSettingsSC_101_9800_FMMFieldContext_SAPConfigSettingsSC_101_9800_FMM_AUFWANDSART" text=""/>
    <f:field ref="SAPConfigSettingsSC_101_9800_FMMFieldContext_SAPConfigSettingsSC_101_9800_FMM_AUFWANDSART_TEXT" text=""/>
    <f:field ref="SAPConfigSettingsSC_101_9800_FMMFieldContext_SAPConfigSettingsSC_101_9800_FMM_SWIFT_BIC" text=""/>
    <f:field ref="SAPConfigSettingsSC_101_9800_FMMFieldContext_SAPConfigSettingsSC_101_9800_FMM_ZZBANK_ACCOUNT_H" text=""/>
    <f:field ref="SAPConfigSettingsSC_101_9800_FMMFieldContext_SAPConfigSettingsSC_101_9800_FMM_BEANTRAGTER_BETRAG" text=""/>
    <f:field ref="SAPConfigSettingsSC_101_9800_FMMFieldContext_SAPConfigSettingsSC_101_9800_FMM_BEANTRAGTER_BETRAG_WORT" text=""/>
    <f:field ref="SAPConfigSettingsSC_101_9800_FMMFieldContext_SAPConfigSettingsSC_101_9800_FMM_BILL_DATE" text=""/>
    <f:field ref="SAPConfigSettingsSC_101_9800_FMMFieldContext_SAPConfigSettingsSC_101_9800_FMM_DATUM_DES_ANSUCHENS" text=""/>
    <f:field ref="SAPConfigSettingsSC_101_9800_FMMFieldContext_SAPConfigSettingsSC_101_9800_FMM_ERGEBNIS_DER_ANTRAGSPRUEFUNG" text=""/>
    <f:field ref="SAPConfigSettingsSC_101_9800_FMMFieldContext_SAPConfigSettingsSC_101_9800_FMM_ERSTELLUNGSDATUM_PLUS_35T" text=""/>
    <f:field ref="SAPConfigSettingsSC_101_9800_FMMFieldContext_SAPConfigSettingsSC_101_9800_FMM_EXT_KEY" text=""/>
    <f:field ref="SAPConfigSettingsSC_101_9800_FMMFieldContext_SAPConfigSettingsSC_101_9800_FMM_NET_VALUE_MAN" text=""/>
    <f:field ref="SAPConfigSettingsSC_101_9800_FMMFieldContext_SAPConfigSettingsSC_101_9800_FMM_GRANTOR" text=""/>
    <f:field ref="SAPConfigSettingsSC_101_9800_FMMFieldContext_SAPConfigSettingsSC_101_9800_FMM_GRM_VAL_TO" text=""/>
    <f:field ref="SAPConfigSettingsSC_101_9800_FMMFieldContext_SAPConfigSettingsSC_101_9800_FMM_GRM_VAL_FROM" text=""/>
    <f:field ref="SAPConfigSettingsSC_101_9800_FMMFieldContext_SAPConfigSettingsSC_101_9800_FMM_FREITEXT_ALLGEMEINES_SCHREIBEN" text=""/>
    <f:field ref="SAPConfigSettingsSC_101_9800_FMMFieldContext_SAPConfigSettingsSC_101_9800_FMM_GESAMTBETRAG" text=""/>
    <f:field ref="SAPConfigSettingsSC_101_9800_FMMFieldContext_SAPConfigSettingsSC_101_9800_FMM_GESAMTBETRAG_WORT" text=""/>
    <f:field ref="SAPConfigSettingsSC_101_9800_FMMFieldContext_SAPConfigSettingsSC_101_9800_FMM_GESAMTPROJEKTSUMME" text=""/>
    <f:field ref="SAPConfigSettingsSC_101_9800_FMMFieldContext_SAPConfigSettingsSC_101_9800_FMM_GESAMTPROJEKTSUMME_WORT" text=""/>
    <f:field ref="SAPConfigSettingsSC_101_9800_FMMFieldContext_SAPConfigSettingsSC_101_9800_FMM_GESCHAEFTSZAHL" text=""/>
    <f:field ref="SAPConfigSettingsSC_101_9800_FMMFieldContext_SAPConfigSettingsSC_101_9800_FMM_GRANTOR_ID" text=""/>
    <f:field ref="SAPConfigSettingsSC_101_9800_FMMFieldContext_SAPConfigSettingsSC_101_9800_FMM_MITTELBINDUNG" text=""/>
    <f:field ref="SAPConfigSettingsSC_101_9800_FMMFieldContext_SAPConfigSettingsSC_101_9800_FMM_MITTELVORBINDUNG" text=""/>
    <f:field ref="SAPConfigSettingsSC_101_9800_FMMFieldContext_SAPConfigSettingsSC_101_9800_FMM_1_NACHTRAG" text=""/>
    <f:field ref="SAPConfigSettingsSC_101_9800_FMMFieldContext_SAPConfigSettingsSC_101_9800_FMM_2_NACHTRAG" text=""/>
    <f:field ref="SAPConfigSettingsSC_101_9800_FMMFieldContext_SAPConfigSettingsSC_101_9800_FMM_VERTRAG_FOERDERBARE_KOSTEN" text=""/>
    <f:field ref="SAPConfigSettingsSC_101_9800_FMMFieldContext_SAPConfigSettingsSC_101_9800_FMM_VERTRAG_NICHT_FOERDERBARE_KOSTEN" text=""/>
    <f:field ref="SAPConfigSettingsSC_101_9800_FMMFieldContext_SAPConfigSettingsSC_101_9800_FMM_SERVICE_ORG_TEXT" text=""/>
    <f:field ref="SAPConfigSettingsSC_101_9800_FMMFieldContext_SAPConfigSettingsSC_101_9800_FMM_SERVICE_ORG_ID" text=""/>
    <f:field ref="SAPConfigSettingsSC_101_9800_FMMFieldContext_SAPConfigSettingsSC_101_9800_FMM_SERVICE_ORG_SHORT" text=""/>
    <f:field ref="SAPConfigSettingsSC_101_9800_FMMFieldContext_SAPConfigSettingsSC_101_9800_FMM_POSITIONS" text="" multiline="true"/>
    <f:field ref="SAPConfigSettingsSC_101_9800_FMMFieldContext_SAPConfigSettingsSC_101_9800_FMM_POSITIONS_AGREEMENT" text="" multiline="true"/>
    <f:field ref="SAPConfigSettingsSC_101_9800_FMMFieldContext_SAPConfigSettingsSC_101_9800_FMM_POSITIONS_APPLICATION" text="" multiline="true"/>
    <f:field ref="SAPConfigSettingsSC_101_9800_FMMFieldContext_SAPConfigSettingsSC_101_9800_FMM_PROGRAM_ID" text=""/>
    <f:field ref="SAPConfigSettingsSC_101_9800_FMMFieldContext_SAPConfigSettingsSC_101_9800_FMM_PROGRAM_NAME" text=""/>
    <f:field ref="SAPConfigSettingsSC_101_9800_FMMFieldContext_SAPConfigSettingsSC_101_9800_FMM_VERTRAG_PROJEKTBESCHREIBUNG" text=""/>
    <f:field ref="SAPConfigSettingsSC_101_9800_FMMFieldContext_SAPConfigSettingsSC_101_9800_FMM_PROJEKTZEITRAUM_BIS_PLUS_1M" text=""/>
    <f:field ref="SAPConfigSettingsSC_101_9800_FMMFieldContext_SAPConfigSettingsSC_101_9800_FMM_PROJEKTZEITRAUM_BIS_PLUS_3M" text=""/>
    <f:field ref="SAPConfigSettingsSC_101_9800_FMMFieldContext_SAPConfigSettingsSC_101_9800_FMM_PROJEKTZEITRAUM_VON" text=""/>
    <f:field ref="SAPConfigSettingsSC_101_9800_FMMFieldContext_SAPConfigSettingsSC_101_9800_FMM_PROJEKTZEITRAUM_BIS" text=""/>
    <f:field ref="SAPConfigSettingsSC_101_9800_FMMFieldContext_SAPConfigSettingsSC_101_9800_FMM_RECHTSGRUNDLAGE" text=""/>
    <f:field ref="SAPConfigSettingsSC_101_9800_FMMFieldContext_SAPConfigSettingsSC_101_9800_FMM_RUECKFORDERUNGSGRUND" text=""/>
    <f:field ref="SAPConfigSettingsSC_101_9800_FMMFieldContext_SAPConfigSettingsSC_101_9800_FMM_RUECK_FV" text=""/>
    <f:field ref="SAPConfigSettingsSC_101_9800_FMMFieldContext_SAPConfigSettingsSC_101_9800_FMM_ABLEHNGRUND_SONSTIGES_TXT" text=""/>
    <f:field ref="SAPConfigSettingsSC_101_9800_FMMFieldContext_SAPConfigSettingsSC_101_9800_FMM_VETRAG_SPEZIELLE_FOEDERBEDG" text=""/>
    <f:field ref="SAPConfigSettingsSC_101_9800_FMMFieldContext_SAPConfigSettingsSC_101_9800_FMM_TURNUSARZT" text=""/>
    <f:field ref="SAPConfigSettingsSC_101_9800_FMMFieldContext_SAPConfigSettingsSC_101_9800_FMM_VORGESCHLAGENER_BETRAG_WORT" text=""/>
    <f:field ref="SAPConfigSettingsSC_101_9800_FMMFieldContext_SAPConfigSettingsSC_101_9800_FMM_WIRKUNGSZIELE_EVALUIERUNG" text=""/>
    <f:field ref="SAPConfigSettingsSC_101_9800_FMMFieldContext_SAPConfigSettingsSC_101_9800_FMM_GRANTOR_TYPE" text=""/>
    <f:field ref="SAPConfigSettingsSC_101_9800_FMMFieldContext_SAPConfigSettingsSC_101_9800_FMM_GRANTOR_TYPE_TEXT" text=""/>
    <f:field ref="SAPConfigSettingsSC_101_9800_FMMFieldContext_SAPConfigSettingsSC_101_9800_FMM_XX_BUNDESLAND_MULTISELECT" text=""/>
    <f:field ref="SAPConfigSettingsSC_101_9800_FMMFieldContext_SAPConfigSettingsSC_101_9800_FMM_XX_LGS_MULTISELECT" text=""/>
    <f:field ref="SAPConfigSettingsSC_101_9800_FMMFieldContext_SAPConfigSettingsSC_101_9800_FMM_10_GP_DETAILBEZ" text=""/>
    <f:field ref="SAPConfigSettingsSC_101_9800_FMMFieldContext_SAPConfigSettingsSC_101_9800_FMM_10_MONATLICHE_RATE_WAER" text=""/>
    <f:field ref="SAPConfigSettingsSC_101_9800_FMMFieldContext_SAPConfigSettingsSC_101_9800_FMM_10_MONATLICHE_RATE" text=""/>
    <f:field ref="SAPConfigSettingsSC_101_9800_FMMFieldContext_SAPConfigSettingsSC_101_9800_FMM_VEREINSREGISTERNUMMER" text=""/>
    <f:field ref="SAPConfigSettingsSC_101_9800_FMMFieldContext_SAPConfigSettingsSC_101_9800_FMM_TRADEID" text=""/>
    <f:field ref="SAPConfigSettingsSC_101_9800_FMMFieldContext_SAPConfigSettingsSC_101_9800_FMMAuthorityID" text=""/>
    <f:field ref="SAPConfigSettingsSC_101_9800_FMMFieldContext_SAPConfigSettingsSC_101_9800_FMM_SCHWERPUNKT" text=""/>
    <f:field ref="SAPConfigSettingsSC_101_9800_FMMFieldContext_SAPConfigSettingsSC_101_9800_FMM_PROJEKT_ID" text=""/>
    <f:field ref="SAPConfigSettingsSC_101_9800_FMMFieldContext_SAPConfigSettingsSC_101_9800_FMM_ANMERKUNG_PROJEKT" text=""/>
    <f:field ref="SAPConfigSettingsSC_101_9800_FMMFieldContext_SAPConfigSettingsSC_101_9800_FMM_ANSPRECHPERSON" text=""/>
    <f:field ref="SAPConfigSettingsSC_101_9800_FMMFieldContext_SAPConfigSettingsSC_101_9800_FMM_TELEFON_EMAIL" text=""/>
    <f:field ref="SAPConfigSettingsSC_101_9800_FMMFieldContext_SAPConfigSettingsSC_101_9800_FMM_ANMERKUNG_ABRECHNUNGSFRIST" text=""/>
    <f:field ref="SAPConfigSettingsSC_101_9800_FMMFieldContext_SAPConfigSettingsSC_101_9800_FMM_TEILNEHMERANZAHL" text=""/>
    <f:field ref="SAPConfigSettingsSC_101_9800_FMMFieldContext_SAPConfigSettingsSC_101_9800_FMM_AUSLAND" text=""/>
    <f:field ref="SAPConfigSettingsSC_101_9800_FMMFieldContext_SAPConfigSettingsSC_101_9800_FMM_00_BEANTR_BETRAG" text=""/>
    <f:field ref="SAPConfigSettingsSC_101_9800_FMMFieldContext_SAPConfigSettingsSC_101_9800_FMM_SACHBEARBEITER" text=""/>
    <f:field ref="SAPConfigSettingsSC_101_9800_FMMFieldContext_SAPConfigSettingsSC_101_9800_FMM_ABRECHNUNGSFRIST" text=""/>
  </f:record>
  <f:display text="Allgemein">
    <f:field ref="BMFCONFIG_3000_109_BMFDocProperty" text="BMFMailEmpfänger"/>
    <f:field ref="FSCFOLIO_1_1001_FieldCurrentUser" text="Aktueller Benutzer"/>
    <f:field ref="FSCFOLIO_1_1001_FieldCurrentDate" text="Aktueller Zeitpunkt"/>
    <f:field ref="objvalidfrom" text="Gültig ab" dateonly="true"/>
    <f:field ref="objvalidto" text="Gültig bis" dateonly="true"/>
    <f:field ref="FSCFOLIO_1_1001_FieldReleasedVersionDate" text="Freigegebene Version vom"/>
    <f:field ref="FSCFOLIO_1_1001_FieldReleasedVersionNr" text="Freigegebene Versionsnummer"/>
    <f:field ref="CCAPRECONFIG_15_1001_Objektname" text="Objektname"/>
    <f:field ref="EIBPRECONFIG_1_1001_FieldEIBAttachments" text="Beilagen"/>
    <f:field ref="EIBPRECONFIG_1_1001_FieldEIBNextFiles" text="Nachzahlen"/>
    <f:field ref="EIBPRECONFIG_1_1001_FieldEIBPreviousFiles" text="Vorzahlen"/>
    <f:field ref="EIBPRECONFIG_1_1001_FieldEIBRelatedFiles" text="Bezugszahlen"/>
    <f:field ref="EIBPRECONFIG_1_1001_FieldEIBCompletedOrdinals" text="Miterledigte Akten"/>
    <f:field ref="EIBPRECONFIG_1_1001_FieldEIBOUAddr" text="Adresse der OE"/>
    <f:field ref="EIBPRECONFIG_1_1001_FieldEIBRecipients" text="Empfänger"/>
    <f:field ref="EIBPRECONFIG_1_1001_FieldEIBSignatures" text="Unterschriften"/>
    <f:field ref="EIBPRECONFIG_1_1001_FieldCCAAddrAbschriftsbemerkung" text="Abschriftsbemerkung"/>
    <f:field ref="EIBPRECONFIG_1_1001_FieldCCAAddrAdresse" text="Adresse"/>
    <f:field ref="EIBPRECONFIG_1_1001_FieldCCAAddrPostalischeAdresse" text="PostalischeAdresse"/>
    <f:field ref="EIBPRECONFIG_1_1001_FieldCCAIncomingSubject" text="EST-Betreff"/>
    <f:field ref="EIBPRECONFIG_1_1001_FieldCCAPersonalSubjAddress" text="Adresse (Namenszahl)"/>
    <f:field ref="EIBPRECONFIG_1_1001_FieldCCASubfileSubject" text="Betreff des Geschäftsstücks"/>
    <f:field ref="EIBPRECONFIG_1_1001_FieldCCASubject" text="Gegenstand"/>
    <f:field ref="EIBVFGH_15_1700_FieldPartPlaintiffList" text="Liste der Antragsteller"/>
    <f:field ref="EIBVFGH_15_1700_FieldGoesOutToList" text="Ergeht an Liste"/>
    <f:field ref="CUSTOMIZATIONRESSORTBMF_103_2800_FieldRecipientsEmailBMF" text="Empfänger Mail BMF"/>
    <f:field ref="objname" text="Name"/>
    <f:field ref="objsubject" text="Anmerkungen"/>
    <f:field ref="objcreatedby" text="Erzeugt von"/>
    <f:field ref="objcreatedat" text="Erzeugt am/um"/>
    <f:field ref="objchangedby" text="Letzte Änderung von"/>
    <f:field ref="objmodifiedat" text="Letzte Änderung am/um"/>
  </f:display>
  <f:display text="Serienbrief">
    <f:field ref="FSCFOLIO_1_1001_MailMergeFldCtx_FSCFOLIO_1_1001_FieldDocumentNumber" text="Dokument Nummer"/>
    <f:field ref="FSCFOLIO_1_1001_MailMergeFldCtx_FSCFOLIO_1_1001_FieldSubject" text="Betreff"/>
  </f:display>
  <f:display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text="SAP Fördermittelmanagement">
    <f:field ref="SAPConfigSettingsSC_101_9800_FMMFieldContext_SAPConfigSettingsSC_101_9800_FMM_ABP_NUMMER" text="ABP-Nummer"/>
    <f:field ref="SAPConfigSettingsSC_101_9800_FMMFieldContext_SAPConfigSettingsSC_101_9800_FMM_ABLEHNGRUND" text="Ablehngrund"/>
    <f:field ref="SAPConfigSettingsSC_101_9800_FMMFieldContext_SAPConfigSettingsSC_101_9800_FMM_ADRESSE_ALLGEMEINES_SCHREIBEN" text="Adresse allgemeines Schreiben"/>
    <f:field ref="SAPConfigSettingsSC_101_9800_FMMFieldContext_SAPConfigSettingsSC_101_9800_FMM_GRANTOR_ADDRESS" text="Adresse FörderwerberIn"/>
    <f:field ref="SAPConfigSettingsSC_101_9800_FMMFieldContext_SAPConfigSettingsSC_101_9800_FMM_BIC_ALTERNATIV" text="Alternative Bankverbindung BIC"/>
    <f:field ref="SAPConfigSettingsSC_101_9800_FMMFieldContext_SAPConfigSettingsSC_101_9800_FMM_IBAN_ALTERNATIV" text="Alternative Bankverbindung IBAN"/>
    <f:field ref="SAPConfigSettingsSC_101_9800_FMMFieldContext_SAPConfigSettingsSC_101_9800_FMM_CONTACT_PERSON" text="Ansprechpartner für Förderung"/>
    <f:field ref="SAPConfigSettingsSC_101_9800_FMMFieldContext_SAPConfigSettingsSC_101_9800_FMM_ANTRAGSBESCHREIBUNG" text="Antragsbeschreibung"/>
    <f:field ref="SAPConfigSettingsSC_101_9800_FMMFieldContext_SAPConfigSettingsSC_101_9800_FMM_ZANTRAGDATUM" text="Antragsdatum"/>
    <f:field ref="SAPConfigSettingsSC_101_9800_FMMFieldContext_SAPConfigSettingsSC_101_9800_FMM_ANZAHL_DER_POS_ANTRAG" text="Anzahl der Positionen aus dem Antrag"/>
    <f:field ref="SAPConfigSettingsSC_101_9800_FMMFieldContext_SAPConfigSettingsSC_101_9800_FMM_ANZAHL_DER_POS_BEWILLIGUNG" text="Anzahl der Positionen aus der Bewilligung"/>
    <f:field ref="SAPConfigSettingsSC_101_9800_FMMFieldContext_SAPConfigSettingsSC_101_9800_FMM_AUFWANDSART" text="Aufwandsart"/>
    <f:field ref="SAPConfigSettingsSC_101_9800_FMMFieldContext_SAPConfigSettingsSC_101_9800_FMM_AUFWANDSART_TEXT" text="Aufwandsart Text"/>
    <f:field ref="SAPConfigSettingsSC_101_9800_FMMFieldContext_SAPConfigSettingsSC_101_9800_FMM_SWIFT_BIC" text="Bankverbindung BIC"/>
    <f:field ref="SAPConfigSettingsSC_101_9800_FMMFieldContext_SAPConfigSettingsSC_101_9800_FMM_ZZBANK_ACCOUNT_H" text="Bankverbindung IBAN"/>
    <f:field ref="SAPConfigSettingsSC_101_9800_FMMFieldContext_SAPConfigSettingsSC_101_9800_FMM_BEANTRAGTER_BETRAG" text="Beantragter Förderbetrag"/>
    <f:field ref="SAPConfigSettingsSC_101_9800_FMMFieldContext_SAPConfigSettingsSC_101_9800_FMM_BEANTRAGTER_BETRAG_WORT" text="Beantragter Förderbetrag in Wortlaut"/>
    <f:field ref="SAPConfigSettingsSC_101_9800_FMMFieldContext_SAPConfigSettingsSC_101_9800_FMM_BILL_DATE" text="Buchungsdatum"/>
    <f:field ref="SAPConfigSettingsSC_101_9800_FMMFieldContext_SAPConfigSettingsSC_101_9800_FMM_DATUM_DES_ANSUCHENS" text="Datum des Ansuchens"/>
    <f:field ref="SAPConfigSettingsSC_101_9800_FMMFieldContext_SAPConfigSettingsSC_101_9800_FMM_ERGEBNIS_DER_ANTRAGSPRUEFUNG" text="Ergebnis der Antragprüfung"/>
    <f:field ref="SAPConfigSettingsSC_101_9800_FMMFieldContext_SAPConfigSettingsSC_101_9800_FMM_ERSTELLUNGSDATUM_PLUS_35T" text="Erstellungsdatum Vertrag + 35 Tage"/>
    <f:field ref="SAPConfigSettingsSC_101_9800_FMMFieldContext_SAPConfigSettingsSC_101_9800_FMM_EXT_KEY" text="Fall-ID"/>
    <f:field ref="SAPConfigSettingsSC_101_9800_FMMFieldContext_SAPConfigSettingsSC_101_9800_FMM_NET_VALUE_MAN" text="Vorgeschlagener Förderbetrag"/>
    <f:field ref="SAPConfigSettingsSC_101_9800_FMMFieldContext_SAPConfigSettingsSC_101_9800_FMM_GRANTOR" text="FörderwerberIn"/>
    <f:field ref="SAPConfigSettingsSC_101_9800_FMMFieldContext_SAPConfigSettingsSC_101_9800_FMM_GRM_VAL_TO" text="Förderzeitraum bis"/>
    <f:field ref="SAPConfigSettingsSC_101_9800_FMMFieldContext_SAPConfigSettingsSC_101_9800_FMM_GRM_VAL_FROM" text="Förderzeitraum von"/>
    <f:field ref="SAPConfigSettingsSC_101_9800_FMMFieldContext_SAPConfigSettingsSC_101_9800_FMM_FREITEXT_ALLGEMEINES_SCHREIBEN" text="Freitext allgemeines Schreiben"/>
    <f:field ref="SAPConfigSettingsSC_101_9800_FMMFieldContext_SAPConfigSettingsSC_101_9800_FMM_GESAMTBETRAG" text="Genehmigter Betrag aus Bewilligung"/>
    <f:field ref="SAPConfigSettingsSC_101_9800_FMMFieldContext_SAPConfigSettingsSC_101_9800_FMM_GESAMTBETRAG_WORT" text="Genehmigter Betrag aus Bewilligung in Wort"/>
    <f:field ref="SAPConfigSettingsSC_101_9800_FMMFieldContext_SAPConfigSettingsSC_101_9800_FMM_GESAMTPROJEKTSUMME" text="Gesamtprojektsumme"/>
    <f:field ref="SAPConfigSettingsSC_101_9800_FMMFieldContext_SAPConfigSettingsSC_101_9800_FMM_GESAMTPROJEKTSUMME_WORT" text="Gesamtprojektsumme in Wortlaut"/>
    <f:field ref="SAPConfigSettingsSC_101_9800_FMMFieldContext_SAPConfigSettingsSC_101_9800_FMM_GESCHAEFTSZAHL" text="Geschäftszahl"/>
    <f:field ref="SAPConfigSettingsSC_101_9800_FMMFieldContext_SAPConfigSettingsSC_101_9800_FMM_GRANTOR_ID" text="ID des Förderwerbers"/>
    <f:field ref="SAPConfigSettingsSC_101_9800_FMMFieldContext_SAPConfigSettingsSC_101_9800_FMM_MITTELBINDUNG" text="Mittelbindung"/>
    <f:field ref="SAPConfigSettingsSC_101_9800_FMMFieldContext_SAPConfigSettingsSC_101_9800_FMM_MITTELVORBINDUNG" text="Mittelvorbindung"/>
    <f:field ref="SAPConfigSettingsSC_101_9800_FMMFieldContext_SAPConfigSettingsSC_101_9800_FMM_1_NACHTRAG" text="Nachtrag 1"/>
    <f:field ref="SAPConfigSettingsSC_101_9800_FMMFieldContext_SAPConfigSettingsSC_101_9800_FMM_2_NACHTRAG" text="Nachtrag 2"/>
    <f:field ref="SAPConfigSettingsSC_101_9800_FMMFieldContext_SAPConfigSettingsSC_101_9800_FMM_VERTRAG_FOERDERBARE_KOSTEN" text="Notizen Vertrag: förderbare Kosten"/>
    <f:field ref="SAPConfigSettingsSC_101_9800_FMMFieldContext_SAPConfigSettingsSC_101_9800_FMM_VERTRAG_NICHT_FOERDERBARE_KOSTEN" text="Notizen Vertrag: nicht förderbare Kosten"/>
    <f:field ref="SAPConfigSettingsSC_101_9800_FMMFieldContext_SAPConfigSettingsSC_101_9800_FMM_SERVICE_ORG_TEXT" text="Org. Einheit aus Pflege im Antrag"/>
    <f:field ref="SAPConfigSettingsSC_101_9800_FMMFieldContext_SAPConfigSettingsSC_101_9800_FMM_SERVICE_ORG_ID" text="Org. Einheit aus Pflege im Antrag - ID"/>
    <f:field ref="SAPConfigSettingsSC_101_9800_FMMFieldContext_SAPConfigSettingsSC_101_9800_FMM_SERVICE_ORG_SHORT" text="Org. Einheit aus Pflege im Antrag - Kurztext"/>
    <f:field ref="SAPConfigSettingsSC_101_9800_FMMFieldContext_SAPConfigSettingsSC_101_9800_FMM_POSITIONS" text="Positionen"/>
    <f:field ref="SAPConfigSettingsSC_101_9800_FMMFieldContext_SAPConfigSettingsSC_101_9800_FMM_POSITIONS_AGREEMENT" text="Positionen der Bewilligung"/>
    <f:field ref="SAPConfigSettingsSC_101_9800_FMMFieldContext_SAPConfigSettingsSC_101_9800_FMM_POSITIONS_APPLICATION" text="Positionen des Antrags"/>
    <f:field ref="SAPConfigSettingsSC_101_9800_FMMFieldContext_SAPConfigSettingsSC_101_9800_FMM_PROGRAM_ID" text="Programm-ID"/>
    <f:field ref="SAPConfigSettingsSC_101_9800_FMMFieldContext_SAPConfigSettingsSC_101_9800_FMM_PROGRAM_NAME" text="Programmname"/>
    <f:field ref="SAPConfigSettingsSC_101_9800_FMMFieldContext_SAPConfigSettingsSC_101_9800_FMM_VERTRAG_PROJEKTBESCHREIBUNG" text="Projektbeschreibung"/>
    <f:field ref="SAPConfigSettingsSC_101_9800_FMMFieldContext_SAPConfigSettingsSC_101_9800_FMM_PROJEKTZEITRAUM_BIS_PLUS_1M" text="Projektzeitraum + 1 Monat"/>
    <f:field ref="SAPConfigSettingsSC_101_9800_FMMFieldContext_SAPConfigSettingsSC_101_9800_FMM_PROJEKTZEITRAUM_BIS_PLUS_3M" text="Projektzeitraum + 3 Monate"/>
    <f:field ref="SAPConfigSettingsSC_101_9800_FMMFieldContext_SAPConfigSettingsSC_101_9800_FMM_PROJEKTZEITRAUM_VON" text="Projektzeitraum Beginn"/>
    <f:field ref="SAPConfigSettingsSC_101_9800_FMMFieldContext_SAPConfigSettingsSC_101_9800_FMM_PROJEKTZEITRAUM_BIS" text="Projektzeitraum Ende"/>
    <f:field ref="SAPConfigSettingsSC_101_9800_FMMFieldContext_SAPConfigSettingsSC_101_9800_FMM_RECHTSGRUNDLAGE" text="Rechtsgrundlage"/>
    <f:field ref="SAPConfigSettingsSC_101_9800_FMMFieldContext_SAPConfigSettingsSC_101_9800_FMM_RUECKFORDERUNGSGRUND" text="Rückforderungsgrund"/>
    <f:field ref="SAPConfigSettingsSC_101_9800_FMMFieldContext_SAPConfigSettingsSC_101_9800_FMM_RUECK_FV" text="Rückmittlung Fördervertrag"/>
    <f:field ref="SAPConfigSettingsSC_101_9800_FMMFieldContext_SAPConfigSettingsSC_101_9800_FMM_ABLEHNGRUND_SONSTIGES_TXT" text="Sonstiger Ablehngrund"/>
    <f:field ref="SAPConfigSettingsSC_101_9800_FMMFieldContext_SAPConfigSettingsSC_101_9800_FMM_VETRAG_SPEZIELLE_FOEDERBEDG" text="Spezielle Förderbedingungen"/>
    <f:field ref="SAPConfigSettingsSC_101_9800_FMMFieldContext_SAPConfigSettingsSC_101_9800_FMM_TURNUSARZT" text="Turnusarzt"/>
    <f:field ref="SAPConfigSettingsSC_101_9800_FMMFieldContext_SAPConfigSettingsSC_101_9800_FMM_VORGESCHLAGENER_BETRAG_WORT" text="Vorgeschlagener Förderbetrag in Wortlaut"/>
    <f:field ref="SAPConfigSettingsSC_101_9800_FMMFieldContext_SAPConfigSettingsSC_101_9800_FMM_WIRKUNGSZIELE_EVALUIERUNG" text="Wirkungsziele Evaluierung"/>
    <f:field ref="SAPConfigSettingsSC_101_9800_FMMFieldContext_SAPConfigSettingsSC_101_9800_FMM_GRANTOR_TYPE" text="Typ des Förderwerbers"/>
    <f:field ref="SAPConfigSettingsSC_101_9800_FMMFieldContext_SAPConfigSettingsSC_101_9800_FMM_GRANTOR_TYPE_TEXT" text="Typ des Förderwerbers Text"/>
    <f:field ref="SAPConfigSettingsSC_101_9800_FMMFieldContext_SAPConfigSettingsSC_101_9800_FMM_XX_BUNDESLAND_MULTISELECT" text="Bundesländer"/>
    <f:field ref="SAPConfigSettingsSC_101_9800_FMMFieldContext_SAPConfigSettingsSC_101_9800_FMM_XX_LGS_MULTISELECT" text="Landesgerichte"/>
    <f:field ref="SAPConfigSettingsSC_101_9800_FMMFieldContext_SAPConfigSettingsSC_101_9800_FMM_10_GP_DETAILBEZ" text="FörderwerberIn Detailbezeichnung"/>
    <f:field ref="SAPConfigSettingsSC_101_9800_FMMFieldContext_SAPConfigSettingsSC_101_9800_FMM_10_MONATLICHE_RATE_WAER" text="Monatliche Rate Währung"/>
    <f:field ref="SAPConfigSettingsSC_101_9800_FMMFieldContext_SAPConfigSettingsSC_101_9800_FMM_10_MONATLICHE_RATE" text="Monatliche Rate"/>
    <f:field ref="SAPConfigSettingsSC_101_9800_FMMFieldContext_SAPConfigSettingsSC_101_9800_FMM_VEREINSREGISTERNUMMER" text="Vereinsregisternummer"/>
    <f:field ref="SAPConfigSettingsSC_101_9800_FMMFieldContext_SAPConfigSettingsSC_101_9800_FMM_TRADEID" text="Firmenbuchnummer"/>
    <f:field ref="SAPConfigSettingsSC_101_9800_FMMFieldContext_SAPConfigSettingsSC_101_9800_FMMAuthorityID" text="Ergänzungsregisternummer"/>
    <f:field ref="SAPConfigSettingsSC_101_9800_FMMFieldContext_SAPConfigSettingsSC_101_9800_FMM_SCHWERPUNKT" text="Schwerpunkt"/>
    <f:field ref="SAPConfigSettingsSC_101_9800_FMMFieldContext_SAPConfigSettingsSC_101_9800_FMM_PROJEKT_ID" text="Projekt-ID"/>
    <f:field ref="SAPConfigSettingsSC_101_9800_FMMFieldContext_SAPConfigSettingsSC_101_9800_FMM_ANMERKUNG_PROJEKT" text="Anmerkung zum Projekt"/>
    <f:field ref="SAPConfigSettingsSC_101_9800_FMMFieldContext_SAPConfigSettingsSC_101_9800_FMM_ANSPRECHPERSON" text="Ansprechperson"/>
    <f:field ref="SAPConfigSettingsSC_101_9800_FMMFieldContext_SAPConfigSettingsSC_101_9800_FMM_TELEFON_EMAIL" text="Telefon/E-Mail"/>
    <f:field ref="SAPConfigSettingsSC_101_9800_FMMFieldContext_SAPConfigSettingsSC_101_9800_FMM_ANMERKUNG_ABRECHNUNGSFRIST" text="Anmerkung zum Abrechnungsfrist"/>
    <f:field ref="SAPConfigSettingsSC_101_9800_FMMFieldContext_SAPConfigSettingsSC_101_9800_FMM_TEILNEHMERANZAHL" text="Teilnehmerzahl"/>
    <f:field ref="SAPConfigSettingsSC_101_9800_FMMFieldContext_SAPConfigSettingsSC_101_9800_FMM_AUSLAND" text="Ausland"/>
    <f:field ref="SAPConfigSettingsSC_101_9800_FMMFieldContext_SAPConfigSettingsSC_101_9800_FMM_00_BEANTR_BETRAG" text="Beantragter Betrag"/>
    <f:field ref="SAPConfigSettingsSC_101_9800_FMMFieldContext_SAPConfigSettingsSC_101_9800_FMM_SACHBEARBEITER" text="Sachbearbeiter"/>
    <f:field ref="SAPConfigSettingsSC_101_9800_FMMFieldContext_SAPConfigSettingsSC_101_9800_FMM_ABRECHNUNGSFRIST" text="Abrechnungsfrist"/>
  </f:display>
</f:field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IBPRECONFIG@1.1001:EIBInternalApprovedAt">
    <vt:lpwstr/>
  </property>
  <property fmtid="{D5CDD505-2E9C-101B-9397-08002B2CF9AE}" pid="3" name="FSC#EIBPRECONFIG@1.1001:EIBInternalApprovedBy">
    <vt:lpwstr/>
  </property>
  <property fmtid="{D5CDD505-2E9C-101B-9397-08002B2CF9AE}" pid="4" name="FSC#EIBPRECONFIG@1.1001:EIBInternalApprovedByPostTitle">
    <vt:lpwstr/>
  </property>
  <property fmtid="{D5CDD505-2E9C-101B-9397-08002B2CF9AE}" pid="5" name="FSC#EIBPRECONFIG@1.1001:EIBSettlementApprovedBy">
    <vt:lpwstr/>
  </property>
  <property fmtid="{D5CDD505-2E9C-101B-9397-08002B2CF9AE}" pid="6" name="FSC#EIBPRECONFIG@1.1001:EIBSettlementApprovedByPostTitle">
    <vt:lpwstr/>
  </property>
  <property fmtid="{D5CDD505-2E9C-101B-9397-08002B2CF9AE}" pid="7" name="FSC#EIBPRECONFIG@1.1001:EIBApprovedAt">
    <vt:lpwstr/>
  </property>
  <property fmtid="{D5CDD505-2E9C-101B-9397-08002B2CF9AE}" pid="8" name="FSC#EIBPRECONFIG@1.1001:EIBApprovedBy">
    <vt:lpwstr/>
  </property>
  <property fmtid="{D5CDD505-2E9C-101B-9397-08002B2CF9AE}" pid="9" name="FSC#EIBPRECONFIG@1.1001:EIBApprovedBySubst">
    <vt:lpwstr/>
  </property>
  <property fmtid="{D5CDD505-2E9C-101B-9397-08002B2CF9AE}" pid="10" name="FSC#EIBPRECONFIG@1.1001:EIBApprovedByTitle">
    <vt:lpwstr/>
  </property>
  <property fmtid="{D5CDD505-2E9C-101B-9397-08002B2CF9AE}" pid="11" name="FSC#EIBPRECONFIG@1.1001:EIBApprovedByPostTitle">
    <vt:lpwstr/>
  </property>
  <property fmtid="{D5CDD505-2E9C-101B-9397-08002B2CF9AE}" pid="12" name="FSC#EIBPRECONFIG@1.1001:EIBDepartment">
    <vt:lpwstr>BMKÖS - BFC (BDA Abteilung für Budgetangelegenheiten, Förderungen und Controlling)</vt:lpwstr>
  </property>
  <property fmtid="{D5CDD505-2E9C-101B-9397-08002B2CF9AE}" pid="13" name="FSC#EIBPRECONFIG@1.1001:EIBDispatchedBy">
    <vt:lpwstr/>
  </property>
  <property fmtid="{D5CDD505-2E9C-101B-9397-08002B2CF9AE}" pid="14" name="FSC#EIBPRECONFIG@1.1001:EIBDispatchedByPostTitle">
    <vt:lpwstr/>
  </property>
  <property fmtid="{D5CDD505-2E9C-101B-9397-08002B2CF9AE}" pid="15" name="FSC#EIBPRECONFIG@1.1001:ExtRefInc">
    <vt:lpwstr/>
  </property>
  <property fmtid="{D5CDD505-2E9C-101B-9397-08002B2CF9AE}" pid="16" name="FSC#EIBPRECONFIG@1.1001:IncomingAddrdate">
    <vt:lpwstr/>
  </property>
  <property fmtid="{D5CDD505-2E9C-101B-9397-08002B2CF9AE}" pid="17" name="FSC#EIBPRECONFIG@1.1001:IncomingDelivery">
    <vt:lpwstr/>
  </property>
  <property fmtid="{D5CDD505-2E9C-101B-9397-08002B2CF9AE}" pid="18" name="FSC#EIBPRECONFIG@1.1001:OwnerEmail">
    <vt:lpwstr>Daniela.LOEFFLER@bda.gv.at</vt:lpwstr>
  </property>
  <property fmtid="{D5CDD505-2E9C-101B-9397-08002B2CF9AE}" pid="19" name="FSC#EIBPRECONFIG@1.1001:OUEmail">
    <vt:lpwstr>controlling@bda.gv.at</vt:lpwstr>
  </property>
  <property fmtid="{D5CDD505-2E9C-101B-9397-08002B2CF9AE}" pid="20" name="FSC#EIBPRECONFIG@1.1001:OwnerGender">
    <vt:lpwstr>Weiblich</vt:lpwstr>
  </property>
  <property fmtid="{D5CDD505-2E9C-101B-9397-08002B2CF9AE}" pid="21" name="FSC#EIBPRECONFIG@1.1001:Priority">
    <vt:lpwstr>Nein</vt:lpwstr>
  </property>
  <property fmtid="{D5CDD505-2E9C-101B-9397-08002B2CF9AE}" pid="22" name="FSC#EIBPRECONFIG@1.1001:PreviousFiles">
    <vt:lpwstr/>
  </property>
  <property fmtid="{D5CDD505-2E9C-101B-9397-08002B2CF9AE}" pid="23" name="FSC#EIBPRECONFIG@1.1001:NextFiles">
    <vt:lpwstr/>
  </property>
  <property fmtid="{D5CDD505-2E9C-101B-9397-08002B2CF9AE}" pid="24" name="FSC#EIBPRECONFIG@1.1001:RelatedFiles">
    <vt:lpwstr/>
  </property>
  <property fmtid="{D5CDD505-2E9C-101B-9397-08002B2CF9AE}" pid="25" name="FSC#EIBPRECONFIG@1.1001:CompletedOrdinals">
    <vt:lpwstr/>
  </property>
  <property fmtid="{D5CDD505-2E9C-101B-9397-08002B2CF9AE}" pid="26" name="FSC#EIBPRECONFIG@1.1001:NrAttachments">
    <vt:lpwstr/>
  </property>
  <property fmtid="{D5CDD505-2E9C-101B-9397-08002B2CF9AE}" pid="27" name="FSC#EIBPRECONFIG@1.1001:Attachments">
    <vt:lpwstr/>
  </property>
  <property fmtid="{D5CDD505-2E9C-101B-9397-08002B2CF9AE}" pid="28" name="FSC#EIBPRECONFIG@1.1001:SubjectArea">
    <vt:lpwstr/>
  </property>
  <property fmtid="{D5CDD505-2E9C-101B-9397-08002B2CF9AE}" pid="29" name="FSC#EIBPRECONFIG@1.1001:Recipients">
    <vt:lpwstr/>
  </property>
  <property fmtid="{D5CDD505-2E9C-101B-9397-08002B2CF9AE}" pid="30" name="FSC#EIBPRECONFIG@1.1001:Classified">
    <vt:lpwstr/>
  </property>
  <property fmtid="{D5CDD505-2E9C-101B-9397-08002B2CF9AE}" pid="31" name="FSC#EIBPRECONFIG@1.1001:Deadline">
    <vt:lpwstr/>
  </property>
  <property fmtid="{D5CDD505-2E9C-101B-9397-08002B2CF9AE}" pid="32" name="FSC#EIBPRECONFIG@1.1001:SettlementSubj">
    <vt:lpwstr/>
  </property>
  <property fmtid="{D5CDD505-2E9C-101B-9397-08002B2CF9AE}" pid="33" name="FSC#EIBPRECONFIG@1.1001:OUAddr">
    <vt:lpwstr>Hofburg, Säulenstiege , 1010 Wien</vt:lpwstr>
  </property>
  <property fmtid="{D5CDD505-2E9C-101B-9397-08002B2CF9AE}" pid="34" name="FSC#EIBPRECONFIG@1.1001:OUDescr">
    <vt:lpwstr/>
  </property>
  <property fmtid="{D5CDD505-2E9C-101B-9397-08002B2CF9AE}" pid="35" name="FSC#EIBPRECONFIG@1.1001:Signatures">
    <vt:lpwstr/>
  </property>
  <property fmtid="{D5CDD505-2E9C-101B-9397-08002B2CF9AE}" pid="36" name="FSC#EIBPRECONFIG@1.1001:currentuser">
    <vt:lpwstr>COO.3000.100.1.527484</vt:lpwstr>
  </property>
  <property fmtid="{D5CDD505-2E9C-101B-9397-08002B2CF9AE}" pid="37" name="FSC#EIBPRECONFIG@1.1001:currentuserrolegroup">
    <vt:lpwstr>COO.3000.100.1.532908</vt:lpwstr>
  </property>
  <property fmtid="{D5CDD505-2E9C-101B-9397-08002B2CF9AE}" pid="38" name="FSC#EIBPRECONFIG@1.1001:currentuserroleposition">
    <vt:lpwstr>COO.1.1001.1.4329</vt:lpwstr>
  </property>
  <property fmtid="{D5CDD505-2E9C-101B-9397-08002B2CF9AE}" pid="39" name="FSC#EIBPRECONFIG@1.1001:currentuserroot">
    <vt:lpwstr>COO.3000.114.2.1270779</vt:lpwstr>
  </property>
  <property fmtid="{D5CDD505-2E9C-101B-9397-08002B2CF9AE}" pid="40" name="FSC#EIBPRECONFIG@1.1001:toplevelobject">
    <vt:lpwstr/>
  </property>
  <property fmtid="{D5CDD505-2E9C-101B-9397-08002B2CF9AE}" pid="41" name="FSC#EIBPRECONFIG@1.1001:objchangedby">
    <vt:lpwstr>Daniela LÖFFLER</vt:lpwstr>
  </property>
  <property fmtid="{D5CDD505-2E9C-101B-9397-08002B2CF9AE}" pid="42" name="FSC#EIBPRECONFIG@1.1001:objchangedbyPostTitle">
    <vt:lpwstr/>
  </property>
  <property fmtid="{D5CDD505-2E9C-101B-9397-08002B2CF9AE}" pid="43" name="FSC#EIBPRECONFIG@1.1001:objchangedat">
    <vt:lpwstr>09.04.2022</vt:lpwstr>
  </property>
  <property fmtid="{D5CDD505-2E9C-101B-9397-08002B2CF9AE}" pid="44" name="FSC#EIBPRECONFIG@1.1001:objname">
    <vt:lpwstr>BDA Information zur Förderung V2.1</vt:lpwstr>
  </property>
  <property fmtid="{D5CDD505-2E9C-101B-9397-08002B2CF9AE}" pid="45" name="FSC#EIBPRECONFIG@1.1001:EIBProcessResponsiblePhone">
    <vt:lpwstr/>
  </property>
  <property fmtid="{D5CDD505-2E9C-101B-9397-08002B2CF9AE}" pid="46" name="FSC#EIBPRECONFIG@1.1001:EIBProcessResponsibleMail">
    <vt:lpwstr/>
  </property>
  <property fmtid="{D5CDD505-2E9C-101B-9397-08002B2CF9AE}" pid="47" name="FSC#EIBPRECONFIG@1.1001:EIBProcessResponsibleFax">
    <vt:lpwstr/>
  </property>
  <property fmtid="{D5CDD505-2E9C-101B-9397-08002B2CF9AE}" pid="48" name="FSC#EIBPRECONFIG@1.1001:EIBProcessResponsiblePostTitle">
    <vt:lpwstr/>
  </property>
  <property fmtid="{D5CDD505-2E9C-101B-9397-08002B2CF9AE}" pid="49" name="FSC#EIBPRECONFIG@1.1001:EIBProcessResponsible">
    <vt:lpwstr/>
  </property>
  <property fmtid="{D5CDD505-2E9C-101B-9397-08002B2CF9AE}" pid="50" name="FSC#EIBPRECONFIG@1.1001:OwnerPostTitle">
    <vt:lpwstr/>
  </property>
  <property fmtid="{D5CDD505-2E9C-101B-9397-08002B2CF9AE}" pid="51" name="FSC#EIBPRECONFIG@1.1001:IsFileAttachment">
    <vt:lpwstr>Nein</vt:lpwstr>
  </property>
  <property fmtid="{D5CDD505-2E9C-101B-9397-08002B2CF9AE}" pid="52" name="FSC#COOELAK@1.1001:Subject">
    <vt:lpwstr/>
  </property>
  <property fmtid="{D5CDD505-2E9C-101B-9397-08002B2CF9AE}" pid="53" name="FSC#COOELAK@1.1001:FileReference">
    <vt:lpwstr/>
  </property>
  <property fmtid="{D5CDD505-2E9C-101B-9397-08002B2CF9AE}" pid="54" name="FSC#COOELAK@1.1001:FileRefYear">
    <vt:lpwstr/>
  </property>
  <property fmtid="{D5CDD505-2E9C-101B-9397-08002B2CF9AE}" pid="55" name="FSC#COOELAK@1.1001:FileRefOrdinal">
    <vt:lpwstr/>
  </property>
  <property fmtid="{D5CDD505-2E9C-101B-9397-08002B2CF9AE}" pid="56" name="FSC#COOELAK@1.1001:FileRefOU">
    <vt:lpwstr/>
  </property>
  <property fmtid="{D5CDD505-2E9C-101B-9397-08002B2CF9AE}" pid="57" name="FSC#COOELAK@1.1001:Organization">
    <vt:lpwstr/>
  </property>
  <property fmtid="{D5CDD505-2E9C-101B-9397-08002B2CF9AE}" pid="58" name="FSC#COOELAK@1.1001:Owner">
    <vt:lpwstr>Daniela LÖFFLER</vt:lpwstr>
  </property>
  <property fmtid="{D5CDD505-2E9C-101B-9397-08002B2CF9AE}" pid="59" name="FSC#COOELAK@1.1001:OwnerExtension">
    <vt:lpwstr>850303</vt:lpwstr>
  </property>
  <property fmtid="{D5CDD505-2E9C-101B-9397-08002B2CF9AE}" pid="60" name="FSC#COOELAK@1.1001:OwnerFaxExtension">
    <vt:lpwstr/>
  </property>
  <property fmtid="{D5CDD505-2E9C-101B-9397-08002B2CF9AE}" pid="61" name="FSC#COOELAK@1.1001:DispatchedBy">
    <vt:lpwstr/>
  </property>
  <property fmtid="{D5CDD505-2E9C-101B-9397-08002B2CF9AE}" pid="62" name="FSC#COOELAK@1.1001:DispatchedAt">
    <vt:lpwstr/>
  </property>
  <property fmtid="{D5CDD505-2E9C-101B-9397-08002B2CF9AE}" pid="63" name="FSC#COOELAK@1.1001:ApprovedBy">
    <vt:lpwstr/>
  </property>
  <property fmtid="{D5CDD505-2E9C-101B-9397-08002B2CF9AE}" pid="64" name="FSC#COOELAK@1.1001:ApprovedAt">
    <vt:lpwstr/>
  </property>
  <property fmtid="{D5CDD505-2E9C-101B-9397-08002B2CF9AE}" pid="65" name="FSC#COOELAK@1.1001:Department">
    <vt:lpwstr>BMKÖS - BFC (BDA Abteilung für Budgetangelegenheiten, Förderungen und Controlling)</vt:lpwstr>
  </property>
  <property fmtid="{D5CDD505-2E9C-101B-9397-08002B2CF9AE}" pid="66" name="FSC#COOELAK@1.1001:CreatedAt">
    <vt:lpwstr>18.02.2021</vt:lpwstr>
  </property>
  <property fmtid="{D5CDD505-2E9C-101B-9397-08002B2CF9AE}" pid="67" name="FSC#COOELAK@1.1001:OU">
    <vt:lpwstr>BMKÖS - BFC (BDA Abteilung für Budgetangelegenheiten, Förderungen und Controlling)</vt:lpwstr>
  </property>
  <property fmtid="{D5CDD505-2E9C-101B-9397-08002B2CF9AE}" pid="68" name="FSC#COOELAK@1.1001:Priority">
    <vt:lpwstr> ()</vt:lpwstr>
  </property>
  <property fmtid="{D5CDD505-2E9C-101B-9397-08002B2CF9AE}" pid="69" name="FSC#COOELAK@1.1001:ObjBarCode">
    <vt:lpwstr>*COO.3000.114.6.446308*</vt:lpwstr>
  </property>
  <property fmtid="{D5CDD505-2E9C-101B-9397-08002B2CF9AE}" pid="70" name="FSC#COOELAK@1.1001:RefBarCode">
    <vt:lpwstr/>
  </property>
  <property fmtid="{D5CDD505-2E9C-101B-9397-08002B2CF9AE}" pid="71" name="FSC#COOELAK@1.1001:FileRefBarCode">
    <vt:lpwstr>**</vt:lpwstr>
  </property>
  <property fmtid="{D5CDD505-2E9C-101B-9397-08002B2CF9AE}" pid="72" name="FSC#COOELAK@1.1001:ExternalRef">
    <vt:lpwstr/>
  </property>
  <property fmtid="{D5CDD505-2E9C-101B-9397-08002B2CF9AE}" pid="73" name="FSC#COOELAK@1.1001:IncomingNumber">
    <vt:lpwstr/>
  </property>
  <property fmtid="{D5CDD505-2E9C-101B-9397-08002B2CF9AE}" pid="74" name="FSC#COOELAK@1.1001:IncomingSubject">
    <vt:lpwstr/>
  </property>
  <property fmtid="{D5CDD505-2E9C-101B-9397-08002B2CF9AE}" pid="75" name="FSC#COOELAK@1.1001:ProcessResponsible">
    <vt:lpwstr/>
  </property>
  <property fmtid="{D5CDD505-2E9C-101B-9397-08002B2CF9AE}" pid="76" name="FSC#COOELAK@1.1001:ProcessResponsiblePhone">
    <vt:lpwstr/>
  </property>
  <property fmtid="{D5CDD505-2E9C-101B-9397-08002B2CF9AE}" pid="77" name="FSC#COOELAK@1.1001:ProcessResponsibleMail">
    <vt:lpwstr/>
  </property>
  <property fmtid="{D5CDD505-2E9C-101B-9397-08002B2CF9AE}" pid="78" name="FSC#COOELAK@1.1001:ProcessResponsibleFax">
    <vt:lpwstr/>
  </property>
  <property fmtid="{D5CDD505-2E9C-101B-9397-08002B2CF9AE}" pid="79" name="FSC#COOELAK@1.1001:ApproverFirstName">
    <vt:lpwstr/>
  </property>
  <property fmtid="{D5CDD505-2E9C-101B-9397-08002B2CF9AE}" pid="80" name="FSC#COOELAK@1.1001:ApproverSurName">
    <vt:lpwstr/>
  </property>
  <property fmtid="{D5CDD505-2E9C-101B-9397-08002B2CF9AE}" pid="81" name="FSC#COOELAK@1.1001:ApproverTitle">
    <vt:lpwstr/>
  </property>
  <property fmtid="{D5CDD505-2E9C-101B-9397-08002B2CF9AE}" pid="82" name="FSC#COOELAK@1.1001:ExternalDate">
    <vt:lpwstr/>
  </property>
  <property fmtid="{D5CDD505-2E9C-101B-9397-08002B2CF9AE}" pid="83" name="FSC#COOELAK@1.1001:SettlementApprovedAt">
    <vt:lpwstr/>
  </property>
  <property fmtid="{D5CDD505-2E9C-101B-9397-08002B2CF9AE}" pid="84" name="FSC#COOELAK@1.1001:BaseNumber">
    <vt:lpwstr/>
  </property>
  <property fmtid="{D5CDD505-2E9C-101B-9397-08002B2CF9AE}" pid="85" name="FSC#COOELAK@1.1001:CurrentUserRolePos">
    <vt:lpwstr>Kanzlist/in</vt:lpwstr>
  </property>
  <property fmtid="{D5CDD505-2E9C-101B-9397-08002B2CF9AE}" pid="86" name="FSC#COOELAK@1.1001:CurrentUserEmail">
    <vt:lpwstr>Daniela.LOEFFLER@bda.gv.at</vt:lpwstr>
  </property>
  <property fmtid="{D5CDD505-2E9C-101B-9397-08002B2CF9AE}" pid="87" name="FSC#ELAKGOV@1.1001:PersonalSubjGender">
    <vt:lpwstr/>
  </property>
  <property fmtid="{D5CDD505-2E9C-101B-9397-08002B2CF9AE}" pid="88" name="FSC#ELAKGOV@1.1001:PersonalSubjFirstName">
    <vt:lpwstr/>
  </property>
  <property fmtid="{D5CDD505-2E9C-101B-9397-08002B2CF9AE}" pid="89" name="FSC#ELAKGOV@1.1001:PersonalSubjSurName">
    <vt:lpwstr/>
  </property>
  <property fmtid="{D5CDD505-2E9C-101B-9397-08002B2CF9AE}" pid="90" name="FSC#ELAKGOV@1.1001:PersonalSubjSalutation">
    <vt:lpwstr/>
  </property>
  <property fmtid="{D5CDD505-2E9C-101B-9397-08002B2CF9AE}" pid="91" name="FSC#ELAKGOV@1.1001:PersonalSubjAddress">
    <vt:lpwstr/>
  </property>
  <property fmtid="{D5CDD505-2E9C-101B-9397-08002B2CF9AE}" pid="92" name="FSC#ATSTATECFG@1.1001:Office">
    <vt:lpwstr/>
  </property>
  <property fmtid="{D5CDD505-2E9C-101B-9397-08002B2CF9AE}" pid="93" name="FSC#ATSTATECFG@1.1001:Agent">
    <vt:lpwstr/>
  </property>
  <property fmtid="{D5CDD505-2E9C-101B-9397-08002B2CF9AE}" pid="94" name="FSC#ATSTATECFG@1.1001:AgentPhone">
    <vt:lpwstr/>
  </property>
  <property fmtid="{D5CDD505-2E9C-101B-9397-08002B2CF9AE}" pid="95" name="FSC#ATSTATECFG@1.1001:DepartmentFax">
    <vt:lpwstr/>
  </property>
  <property fmtid="{D5CDD505-2E9C-101B-9397-08002B2CF9AE}" pid="96" name="FSC#ATSTATECFG@1.1001:DepartmentEmail">
    <vt:lpwstr/>
  </property>
  <property fmtid="{D5CDD505-2E9C-101B-9397-08002B2CF9AE}" pid="97" name="FSC#ATSTATECFG@1.1001:SubfileDate">
    <vt:lpwstr/>
  </property>
  <property fmtid="{D5CDD505-2E9C-101B-9397-08002B2CF9AE}" pid="98" name="FSC#ATSTATECFG@1.1001:SubfileSubject">
    <vt:lpwstr/>
  </property>
  <property fmtid="{D5CDD505-2E9C-101B-9397-08002B2CF9AE}" pid="99" name="FSC#ATSTATECFG@1.1001:DepartmentZipCode">
    <vt:lpwstr/>
  </property>
  <property fmtid="{D5CDD505-2E9C-101B-9397-08002B2CF9AE}" pid="100" name="FSC#ATSTATECFG@1.1001:DepartmentCountry">
    <vt:lpwstr/>
  </property>
  <property fmtid="{D5CDD505-2E9C-101B-9397-08002B2CF9AE}" pid="101" name="FSC#ATSTATECFG@1.1001:DepartmentCity">
    <vt:lpwstr/>
  </property>
  <property fmtid="{D5CDD505-2E9C-101B-9397-08002B2CF9AE}" pid="102" name="FSC#ATSTATECFG@1.1001:DepartmentStreet">
    <vt:lpwstr/>
  </property>
  <property fmtid="{D5CDD505-2E9C-101B-9397-08002B2CF9AE}" pid="103" name="FSC#ATSTATECFG@1.1001:DepartmentDVR">
    <vt:lpwstr/>
  </property>
  <property fmtid="{D5CDD505-2E9C-101B-9397-08002B2CF9AE}" pid="104" name="FSC#ATSTATECFG@1.1001:DepartmentUID">
    <vt:lpwstr/>
  </property>
  <property fmtid="{D5CDD505-2E9C-101B-9397-08002B2CF9AE}" pid="105" name="FSC#ATSTATECFG@1.1001:SubfileReference">
    <vt:lpwstr/>
  </property>
  <property fmtid="{D5CDD505-2E9C-101B-9397-08002B2CF9AE}" pid="106" name="FSC#ATSTATECFG@1.1001:Clause">
    <vt:lpwstr/>
  </property>
  <property fmtid="{D5CDD505-2E9C-101B-9397-08002B2CF9AE}" pid="107" name="FSC#ATSTATECFG@1.1001:ApprovedSignature">
    <vt:lpwstr/>
  </property>
  <property fmtid="{D5CDD505-2E9C-101B-9397-08002B2CF9AE}" pid="108" name="FSC#ATSTATECFG@1.1001:BankAccount">
    <vt:lpwstr/>
  </property>
  <property fmtid="{D5CDD505-2E9C-101B-9397-08002B2CF9AE}" pid="109" name="FSC#ATSTATECFG@1.1001:BankAccountOwner">
    <vt:lpwstr/>
  </property>
  <property fmtid="{D5CDD505-2E9C-101B-9397-08002B2CF9AE}" pid="110" name="FSC#ATSTATECFG@1.1001:BankInstitute">
    <vt:lpwstr/>
  </property>
  <property fmtid="{D5CDD505-2E9C-101B-9397-08002B2CF9AE}" pid="111" name="FSC#ATSTATECFG@1.1001:BankAccountID">
    <vt:lpwstr/>
  </property>
  <property fmtid="{D5CDD505-2E9C-101B-9397-08002B2CF9AE}" pid="112" name="FSC#ATSTATECFG@1.1001:BankAccountIBAN">
    <vt:lpwstr/>
  </property>
  <property fmtid="{D5CDD505-2E9C-101B-9397-08002B2CF9AE}" pid="113" name="FSC#ATSTATECFG@1.1001:BankAccountBIC">
    <vt:lpwstr/>
  </property>
  <property fmtid="{D5CDD505-2E9C-101B-9397-08002B2CF9AE}" pid="114" name="FSC#ATSTATECFG@1.1001:BankName">
    <vt:lpwstr/>
  </property>
  <property fmtid="{D5CDD505-2E9C-101B-9397-08002B2CF9AE}" pid="115" name="FSC#COOELAK@1.1001:ObjectAddressees">
    <vt:lpwstr/>
  </property>
  <property fmtid="{D5CDD505-2E9C-101B-9397-08002B2CF9AE}" pid="116" name="FSC#ATPRECONFIG@1.1001:ChargePreview">
    <vt:lpwstr/>
  </property>
  <property fmtid="{D5CDD505-2E9C-101B-9397-08002B2CF9AE}" pid="117" name="FSC#ATSTATECFG@1.1001:ExternalFile">
    <vt:lpwstr/>
  </property>
  <property fmtid="{D5CDD505-2E9C-101B-9397-08002B2CF9AE}" pid="118" name="FSC#COOSYSTEM@1.1:Container">
    <vt:lpwstr>COO.3000.114.6.446308</vt:lpwstr>
  </property>
  <property fmtid="{D5CDD505-2E9C-101B-9397-08002B2CF9AE}" pid="119" name="FSC#FSCFOLIO@1.1001:docpropproject">
    <vt:lpwstr/>
  </property>
  <property fmtid="{D5CDD505-2E9C-101B-9397-08002B2CF9AE}" pid="120" name="FSC#SAPConfigSettingsSC@101.9800:FMM_EXT_KEY">
    <vt:lpwstr/>
  </property>
  <property fmtid="{D5CDD505-2E9C-101B-9397-08002B2CF9AE}" pid="121" name="FSC#SAPConfigSettingsSC@101.9800:FMM_CONTACT_PERSON">
    <vt:lpwstr/>
  </property>
  <property fmtid="{D5CDD505-2E9C-101B-9397-08002B2CF9AE}" pid="122" name="FSC#SAPConfigSettingsSC@101.9800:FMM_GESAMTBETRAG">
    <vt:lpwstr/>
  </property>
  <property fmtid="{D5CDD505-2E9C-101B-9397-08002B2CF9AE}" pid="123" name="FSC#SAPConfigSettingsSC@101.9800:FMM_GESAMTBETRAG_WORT">
    <vt:lpwstr/>
  </property>
  <property fmtid="{D5CDD505-2E9C-101B-9397-08002B2CF9AE}" pid="124" name="FSC#SAPConfigSettingsSC@101.9800:FMM_ANZAHL_DER_POS_BEWILLIGUNG">
    <vt:lpwstr/>
  </property>
  <property fmtid="{D5CDD505-2E9C-101B-9397-08002B2CF9AE}" pid="125" name="FSC#SAPConfigSettingsSC@101.9800:FMM_POSITIONS_AGREEMENT">
    <vt:lpwstr/>
  </property>
  <property fmtid="{D5CDD505-2E9C-101B-9397-08002B2CF9AE}" pid="126" name="FSC#SAPConfigSettingsSC@101.9800:FMM_POSITIONS">
    <vt:lpwstr/>
  </property>
  <property fmtid="{D5CDD505-2E9C-101B-9397-08002B2CF9AE}" pid="127" name="FSC#SAPConfigSettingsSC@101.9800:FMM_BIC_ALTERNATIV">
    <vt:lpwstr/>
  </property>
  <property fmtid="{D5CDD505-2E9C-101B-9397-08002B2CF9AE}" pid="128" name="FSC#SAPConfigSettingsSC@101.9800:FMM_IBAN_ALTERNATIV">
    <vt:lpwstr/>
  </property>
  <property fmtid="{D5CDD505-2E9C-101B-9397-08002B2CF9AE}" pid="129" name="FSC#SAPConfigSettingsSC@101.9800:FMM_ABLEHNGRUND">
    <vt:lpwstr/>
  </property>
  <property fmtid="{D5CDD505-2E9C-101B-9397-08002B2CF9AE}" pid="130" name="FSC#SAPConfigSettingsSC@101.9800:FMM_ABLEHNGRUND_SONSTIGES_TXT">
    <vt:lpwstr/>
  </property>
  <property fmtid="{D5CDD505-2E9C-101B-9397-08002B2CF9AE}" pid="131" name="FSC#SAPConfigSettingsSC@101.9800:FMM_ANTRAGSBESCHREIBUNG">
    <vt:lpwstr/>
  </property>
  <property fmtid="{D5CDD505-2E9C-101B-9397-08002B2CF9AE}" pid="132" name="FSC#SAPConfigSettingsSC@101.9800:FMM_ABP_NUMMER">
    <vt:lpwstr/>
  </property>
  <property fmtid="{D5CDD505-2E9C-101B-9397-08002B2CF9AE}" pid="133" name="FSC#SAPConfigSettingsSC@101.9800:FMM_TURNUSARZT">
    <vt:lpwstr/>
  </property>
  <property fmtid="{D5CDD505-2E9C-101B-9397-08002B2CF9AE}" pid="134" name="FSC#SAPConfigSettingsSC@101.9800:FMM_GRM_VAL_FROM">
    <vt:lpwstr/>
  </property>
  <property fmtid="{D5CDD505-2E9C-101B-9397-08002B2CF9AE}" pid="135" name="FSC#SAPConfigSettingsSC@101.9800:FMM_GRM_VAL_TO">
    <vt:lpwstr/>
  </property>
  <property fmtid="{D5CDD505-2E9C-101B-9397-08002B2CF9AE}" pid="136" name="FSC#SAPConfigSettingsSC@101.9800:FMM_VORGESCHLAGENER_BETRAG">
    <vt:lpwstr/>
  </property>
  <property fmtid="{D5CDD505-2E9C-101B-9397-08002B2CF9AE}" pid="137" name="FSC#SAPConfigSettingsSC@101.9800:FMM_GESAMTPROJEKTSUMME">
    <vt:lpwstr/>
  </property>
  <property fmtid="{D5CDD505-2E9C-101B-9397-08002B2CF9AE}" pid="138" name="FSC#SAPConfigSettingsSC@101.9800:FMM_BEANTRAGTER_BETRAG">
    <vt:lpwstr/>
  </property>
  <property fmtid="{D5CDD505-2E9C-101B-9397-08002B2CF9AE}" pid="139" name="FSC#SAPConfigSettingsSC@101.9800:FMM_BILL_DATE">
    <vt:lpwstr/>
  </property>
  <property fmtid="{D5CDD505-2E9C-101B-9397-08002B2CF9AE}" pid="140" name="FSC#SAPConfigSettingsSC@101.9800:FMM_SERVICE_ORG_ID">
    <vt:lpwstr/>
  </property>
  <property fmtid="{D5CDD505-2E9C-101B-9397-08002B2CF9AE}" pid="141" name="FSC#SAPConfigSettingsSC@101.9800:FMM_SERVICE_ORG_SHORT">
    <vt:lpwstr/>
  </property>
  <property fmtid="{D5CDD505-2E9C-101B-9397-08002B2CF9AE}" pid="142" name="FSC#SAPConfigSettingsSC@101.9800:FMM_SERVICE_ORG_TEXT">
    <vt:lpwstr/>
  </property>
  <property fmtid="{D5CDD505-2E9C-101B-9397-08002B2CF9AE}" pid="143" name="FSC#SAPConfigSettingsSC@101.9800:FMM_GESAMTPROJEKTSUMME_WORT">
    <vt:lpwstr/>
  </property>
  <property fmtid="{D5CDD505-2E9C-101B-9397-08002B2CF9AE}" pid="144" name="FSC#SAPConfigSettingsSC@101.9800:FMM_BEANTRAGTER_BETRAG_WORT">
    <vt:lpwstr/>
  </property>
  <property fmtid="{D5CDD505-2E9C-101B-9397-08002B2CF9AE}" pid="145" name="FSC#SAPConfigSettingsSC@101.9800:FMM_VORGESCHLAGENER_BETRAG_WORT">
    <vt:lpwstr/>
  </property>
  <property fmtid="{D5CDD505-2E9C-101B-9397-08002B2CF9AE}" pid="146" name="FSC#SAPConfigSettingsSC@101.9800:FMM_ANZAHL_DER_POS_ANTRAG">
    <vt:lpwstr/>
  </property>
  <property fmtid="{D5CDD505-2E9C-101B-9397-08002B2CF9AE}" pid="147" name="FSC#SAPConfigSettingsSC@101.9800:FMM_SWIFT_BIC">
    <vt:lpwstr/>
  </property>
  <property fmtid="{D5CDD505-2E9C-101B-9397-08002B2CF9AE}" pid="148" name="FSC#SAPConfigSettingsSC@101.9800:FMM_VERTRAG_FOERDERBARE_KOSTEN">
    <vt:lpwstr/>
  </property>
  <property fmtid="{D5CDD505-2E9C-101B-9397-08002B2CF9AE}" pid="149" name="FSC#SAPConfigSettingsSC@101.9800:FMM_VERTRAG_NICHT_FOERDERBARE_KOSTEN">
    <vt:lpwstr/>
  </property>
  <property fmtid="{D5CDD505-2E9C-101B-9397-08002B2CF9AE}" pid="150" name="FSC#SAPConfigSettingsSC@101.9800:FMM_RUECKFORDERUNGSGRUND">
    <vt:lpwstr/>
  </property>
  <property fmtid="{D5CDD505-2E9C-101B-9397-08002B2CF9AE}" pid="151" name="FSC#SAPConfigSettingsSC@101.9800:FMM_WIRKUNGSZIELE_EVALUIERUNG">
    <vt:lpwstr/>
  </property>
  <property fmtid="{D5CDD505-2E9C-101B-9397-08002B2CF9AE}" pid="152" name="FSC#SAPConfigSettingsSC@101.9800:FMM_VERTRAG_PROJEKTBESCHREIBUNG">
    <vt:lpwstr/>
  </property>
  <property fmtid="{D5CDD505-2E9C-101B-9397-08002B2CF9AE}" pid="153" name="FSC#SAPConfigSettingsSC@101.9800:FMM_FREITEXT_ALLGEMEINES_SCHREIBEN">
    <vt:lpwstr/>
  </property>
  <property fmtid="{D5CDD505-2E9C-101B-9397-08002B2CF9AE}" pid="154" name="FSC#SAPConfigSettingsSC@101.9800:FMM_ERGEBNIS_DER_ANTRAGSPRUEFUNG">
    <vt:lpwstr/>
  </property>
  <property fmtid="{D5CDD505-2E9C-101B-9397-08002B2CF9AE}" pid="155" name="FSC#SAPConfigSettingsSC@101.9800:FMM_ADRESSE_ALLGEMEINES_SCHREIBEN">
    <vt:lpwstr/>
  </property>
  <property fmtid="{D5CDD505-2E9C-101B-9397-08002B2CF9AE}" pid="156" name="FSC#SAPConfigSettingsSC@101.9800:FMM_PROJEKTZEITRAUM_BIS_PLUS_1M">
    <vt:lpwstr/>
  </property>
  <property fmtid="{D5CDD505-2E9C-101B-9397-08002B2CF9AE}" pid="157" name="FSC#SAPConfigSettingsSC@101.9800:FMM_PROJEKTZEITRAUM_BIS_PLUS_3M">
    <vt:lpwstr/>
  </property>
  <property fmtid="{D5CDD505-2E9C-101B-9397-08002B2CF9AE}" pid="158" name="FSC#SAPConfigSettingsSC@101.9800:FMM_ERSTELLUNGSDATUM_PLUS_35T">
    <vt:lpwstr/>
  </property>
  <property fmtid="{D5CDD505-2E9C-101B-9397-08002B2CF9AE}" pid="159" name="FSC#SAPConfigSettingsSC@101.9800:FMM_VETRAG_SPEZIELLE_FOEDERBEDG">
    <vt:lpwstr/>
  </property>
  <property fmtid="{D5CDD505-2E9C-101B-9397-08002B2CF9AE}" pid="160" name="FSC#SAPConfigSettingsSC@101.9800:FMM_RUECK_FV">
    <vt:lpwstr/>
  </property>
  <property fmtid="{D5CDD505-2E9C-101B-9397-08002B2CF9AE}" pid="161" name="FSC#SAPConfigSettingsSC@101.9800:FMM_ZANTRAGDATUM">
    <vt:lpwstr/>
  </property>
  <property fmtid="{D5CDD505-2E9C-101B-9397-08002B2CF9AE}" pid="162" name="FSC#SAPConfigSettingsSC@101.9800:FMM_DATUM_DES_ANSUCHENS">
    <vt:lpwstr/>
  </property>
  <property fmtid="{D5CDD505-2E9C-101B-9397-08002B2CF9AE}" pid="163" name="FSC#SAPConfigSettingsSC@101.9800:FMM_1_NACHTRAG">
    <vt:lpwstr/>
  </property>
  <property fmtid="{D5CDD505-2E9C-101B-9397-08002B2CF9AE}" pid="164" name="FSC#SAPConfigSettingsSC@101.9800:FMM_2_NACHTRAG">
    <vt:lpwstr/>
  </property>
  <property fmtid="{D5CDD505-2E9C-101B-9397-08002B2CF9AE}" pid="165" name="FSC#SAPConfigSettingsSC@101.9800:FMM_PROJEKTZEITRAUM_VON">
    <vt:lpwstr/>
  </property>
  <property fmtid="{D5CDD505-2E9C-101B-9397-08002B2CF9AE}" pid="166" name="FSC#SAPConfigSettingsSC@101.9800:FMM_PROJEKTZEITRAUM_BIS">
    <vt:lpwstr/>
  </property>
  <property fmtid="{D5CDD505-2E9C-101B-9397-08002B2CF9AE}" pid="167" name="FSC#SAPConfigSettingsSC@101.9800:FMM_IBAN">
    <vt:lpwstr/>
  </property>
  <property fmtid="{D5CDD505-2E9C-101B-9397-08002B2CF9AE}" pid="168" name="FSC#SAPConfigSettingsSC@101.9800:FMM_RECHTSGRUNDLAGE">
    <vt:lpwstr/>
  </property>
  <property fmtid="{D5CDD505-2E9C-101B-9397-08002B2CF9AE}" pid="169" name="FSC#SAPConfigSettingsSC@101.9800:FMM_POSITIONS_APPLICATION">
    <vt:lpwstr/>
  </property>
  <property fmtid="{D5CDD505-2E9C-101B-9397-08002B2CF9AE}" pid="170" name="FSC#SAPConfigSettingsSC@101.9800:FMM_AUFWANDSART_ID">
    <vt:lpwstr/>
  </property>
  <property fmtid="{D5CDD505-2E9C-101B-9397-08002B2CF9AE}" pid="171" name="FSC#SAPConfigSettingsSC@101.9800:FMM_AUFWANDSART_TEXT">
    <vt:lpwstr/>
  </property>
  <property fmtid="{D5CDD505-2E9C-101B-9397-08002B2CF9AE}" pid="172" name="FSC#SAPConfigSettingsSC@101.9800:FMM_GRANTOR_ADDRESS">
    <vt:lpwstr/>
  </property>
  <property fmtid="{D5CDD505-2E9C-101B-9397-08002B2CF9AE}" pid="173" name="FSC#SAPConfigSettingsSC@101.9800:FMM_GRANTOR">
    <vt:lpwstr/>
  </property>
  <property fmtid="{D5CDD505-2E9C-101B-9397-08002B2CF9AE}" pid="174" name="FSC#SAPConfigSettingsSC@101.9800:FMM_GRANTOR_ID">
    <vt:lpwstr/>
  </property>
  <property fmtid="{D5CDD505-2E9C-101B-9397-08002B2CF9AE}" pid="175" name="FSC#SAPConfigSettingsSC@101.9800:FMM_GESCHAEFTSZAHL">
    <vt:lpwstr/>
  </property>
  <property fmtid="{D5CDD505-2E9C-101B-9397-08002B2CF9AE}" pid="176" name="FSC#SAPConfigSettingsSC@101.9800:FMM_MITTELVORBINDUNG">
    <vt:lpwstr/>
  </property>
  <property fmtid="{D5CDD505-2E9C-101B-9397-08002B2CF9AE}" pid="177" name="FSC#SAPConfigSettingsSC@101.9800:FMM_MITTELBINDUNG">
    <vt:lpwstr/>
  </property>
  <property fmtid="{D5CDD505-2E9C-101B-9397-08002B2CF9AE}" pid="178" name="FSC#SAPConfigSettingsSC@101.9800:FMM_PROGRAM_NAME">
    <vt:lpwstr/>
  </property>
  <property fmtid="{D5CDD505-2E9C-101B-9397-08002B2CF9AE}" pid="179" name="FSC#SAPConfigSettingsSC@101.9800:FMM_PROGRAM_ID">
    <vt:lpwstr/>
  </property>
  <property fmtid="{D5CDD505-2E9C-101B-9397-08002B2CF9AE}" pid="180" name="FSC#SAPConfigSettingsSC@101.9800:FMM_TRADEID">
    <vt:lpwstr/>
  </property>
  <property fmtid="{D5CDD505-2E9C-101B-9397-08002B2CF9AE}" pid="181" name="FSC#SAPConfigSettingsSC@101.9800:FMM_VEREINSREGISTERNUMMER">
    <vt:lpwstr/>
  </property>
  <property fmtid="{D5CDD505-2E9C-101B-9397-08002B2CF9AE}" pid="182" name="FSC#SAPConfigSettingsSC@101.9800:FMM_10_MONATLICHE_RATE">
    <vt:lpwstr/>
  </property>
  <property fmtid="{D5CDD505-2E9C-101B-9397-08002B2CF9AE}" pid="183" name="FSC#SAPConfigSettingsSC@101.9800:FMM_10_MONATLICHE_RATE_WAER">
    <vt:lpwstr/>
  </property>
  <property fmtid="{D5CDD505-2E9C-101B-9397-08002B2CF9AE}" pid="184" name="FSC#SAPConfigSettingsSC@101.9800:FMM_10_GP_DETAILBEZ">
    <vt:lpwstr/>
  </property>
  <property fmtid="{D5CDD505-2E9C-101B-9397-08002B2CF9AE}" pid="185" name="FSC#SAPConfigSettingsSC@101.9800:FMM_XX_LGS_MULTISELECT">
    <vt:lpwstr/>
  </property>
  <property fmtid="{D5CDD505-2E9C-101B-9397-08002B2CF9AE}" pid="186" name="FSC#SAPConfigSettingsSC@101.9800:FMM_XX_BUNDESLAND_MULTISELECT">
    <vt:lpwstr/>
  </property>
  <property fmtid="{D5CDD505-2E9C-101B-9397-08002B2CF9AE}" pid="187" name="FSC#SAPConfigSettingsSC@101.9800:FMM_GRANTOR_TYPE_TEXT">
    <vt:lpwstr/>
  </property>
  <property fmtid="{D5CDD505-2E9C-101B-9397-08002B2CF9AE}" pid="188" name="FSC#SAPConfigSettingsSC@101.9800:FMM_GRANTOR_TYPE">
    <vt:lpwstr/>
  </property>
  <property fmtid="{D5CDD505-2E9C-101B-9397-08002B2CF9AE}" pid="189" name="FSC#EIBPRECONFIG@1.1001:EIBSettlementApprovedByFirstnameSurname">
    <vt:lpwstr/>
  </property>
  <property fmtid="{D5CDD505-2E9C-101B-9397-08002B2CF9AE}" pid="190" name="FSC#EIBPRECONFIG@1.1001:FileOUEmail">
    <vt:lpwstr/>
  </property>
  <property fmtid="{D5CDD505-2E9C-101B-9397-08002B2CF9AE}" pid="191" name="FSC#EIBPRECONFIG@1.1001:FileOUName">
    <vt:lpwstr/>
  </property>
  <property fmtid="{D5CDD505-2E9C-101B-9397-08002B2CF9AE}" pid="192" name="FSC#EIBPRECONFIG@1.1001:FileOUDescr">
    <vt:lpwstr/>
  </property>
  <property fmtid="{D5CDD505-2E9C-101B-9397-08002B2CF9AE}" pid="193" name="FSC#EIBPRECONFIG@1.1001:FileResponsibleFullName">
    <vt:lpwstr/>
  </property>
  <property fmtid="{D5CDD505-2E9C-101B-9397-08002B2CF9AE}" pid="194" name="FSC#EIBPRECONFIG@1.1001:FileResponsibleFirstnameSurname">
    <vt:lpwstr/>
  </property>
  <property fmtid="{D5CDD505-2E9C-101B-9397-08002B2CF9AE}" pid="195" name="FSC#EIBPRECONFIG@1.1001:FileResponsibleEmail">
    <vt:lpwstr/>
  </property>
  <property fmtid="{D5CDD505-2E9C-101B-9397-08002B2CF9AE}" pid="196" name="FSC#EIBPRECONFIG@1.1001:FileResponsibleExtension">
    <vt:lpwstr/>
  </property>
  <property fmtid="{D5CDD505-2E9C-101B-9397-08002B2CF9AE}" pid="197" name="FSC#EIBPRECONFIG@1.1001:FileResponsibleFaxExtension">
    <vt:lpwstr/>
  </property>
  <property fmtid="{D5CDD505-2E9C-101B-9397-08002B2CF9AE}" pid="198" name="FSC#EIBPRECONFIG@1.1001:FileResponsibleGender">
    <vt:lpwstr/>
  </property>
  <property fmtid="{D5CDD505-2E9C-101B-9397-08002B2CF9AE}" pid="199" name="FSC#COOELAK@1.1001:replyreference">
    <vt:lpwstr/>
  </property>
  <property fmtid="{D5CDD505-2E9C-101B-9397-08002B2CF9AE}" pid="200" name="FSC#EIBPRECONFIG@1.1001:FileResponsibleAddr">
    <vt:lpwstr/>
  </property>
  <property fmtid="{D5CDD505-2E9C-101B-9397-08002B2CF9AE}" pid="201" name="FSC#EIBPRECONFIG@1.1001:OwnerAddr">
    <vt:lpwstr>Hofburg, Säulenstiege , 1010 WIEN</vt:lpwstr>
  </property>
  <property fmtid="{D5CDD505-2E9C-101B-9397-08002B2CF9AE}" pid="202" name="FSC#CCAPRECONFIGG@15.1001:DepartmentON">
    <vt:lpwstr/>
  </property>
  <property fmtid="{D5CDD505-2E9C-101B-9397-08002B2CF9AE}" pid="203" name="FSC#SAPConfigSettingsSC@101.9800:FMM_ERGAENZUNGSREGISTERNUMMER">
    <vt:lpwstr/>
  </property>
  <property fmtid="{D5CDD505-2E9C-101B-9397-08002B2CF9AE}" pid="204" name="FSC#SAPConfigSettingsSC@101.9800:FMM_SCHWERPUNKT">
    <vt:lpwstr/>
  </property>
  <property fmtid="{D5CDD505-2E9C-101B-9397-08002B2CF9AE}" pid="205" name="FSC#SAPConfigSettingsSC@101.9800:FMM_PROJEKT_ID">
    <vt:lpwstr/>
  </property>
  <property fmtid="{D5CDD505-2E9C-101B-9397-08002B2CF9AE}" pid="206" name="FSC#SAPConfigSettingsSC@101.9800:FMM_ANMERKUNG_PROJEKT">
    <vt:lpwstr/>
  </property>
  <property fmtid="{D5CDD505-2E9C-101B-9397-08002B2CF9AE}" pid="207" name="FSC#SAPConfigSettingsSC@101.9800:FMM_ANSPRECHPERSON">
    <vt:lpwstr/>
  </property>
  <property fmtid="{D5CDD505-2E9C-101B-9397-08002B2CF9AE}" pid="208" name="FSC#SAPConfigSettingsSC@101.9800:FMM_TELEFON_EMAIL">
    <vt:lpwstr/>
  </property>
  <property fmtid="{D5CDD505-2E9C-101B-9397-08002B2CF9AE}" pid="209" name="FSC#SAPConfigSettingsSC@101.9800:FMM_ANMERKUNG_ABRECHNUNGSFRIST">
    <vt:lpwstr/>
  </property>
  <property fmtid="{D5CDD505-2E9C-101B-9397-08002B2CF9AE}" pid="210" name="FSC#SAPConfigSettingsSC@101.9800:FMM_TEILNEHMERANZAHL">
    <vt:lpwstr/>
  </property>
  <property fmtid="{D5CDD505-2E9C-101B-9397-08002B2CF9AE}" pid="211" name="FSC#SAPConfigSettingsSC@101.9800:FMM_AUSLAND">
    <vt:lpwstr/>
  </property>
  <property fmtid="{D5CDD505-2E9C-101B-9397-08002B2CF9AE}" pid="212" name="FSC#SAPConfigSettingsSC@101.9800:FMM_00_BEANTR_BETRAG">
    <vt:lpwstr/>
  </property>
  <property fmtid="{D5CDD505-2E9C-101B-9397-08002B2CF9AE}" pid="213" name="FSC#SAPConfigSettingsSC@101.9800:FMM_SACHBEARBEITER">
    <vt:lpwstr/>
  </property>
  <property fmtid="{D5CDD505-2E9C-101B-9397-08002B2CF9AE}" pid="214" name="FSC#SAPConfigSettingsSC@101.9800:FMM_ABRECHNUNGSFRIST">
    <vt:lpwstr/>
  </property>
  <property fmtid="{D5CDD505-2E9C-101B-9397-08002B2CF9AE}" pid="215" name="FSC#EIBPRECONFIG@1.1001:AddrTelefon">
    <vt:lpwstr/>
  </property>
  <property fmtid="{D5CDD505-2E9C-101B-9397-08002B2CF9AE}" pid="216" name="FSC#EIBPRECONFIG@1.1001:AddrGeburtsdatum">
    <vt:lpwstr/>
  </property>
  <property fmtid="{D5CDD505-2E9C-101B-9397-08002B2CF9AE}" pid="217" name="FSC#EIBPRECONFIG@1.1001:AddrGeboren_am_2">
    <vt:lpwstr/>
  </property>
  <property fmtid="{D5CDD505-2E9C-101B-9397-08002B2CF9AE}" pid="218" name="FSC#EIBPRECONFIG@1.1001:AddrBundesland">
    <vt:lpwstr/>
  </property>
  <property fmtid="{D5CDD505-2E9C-101B-9397-08002B2CF9AE}" pid="219" name="FSC#EIBPRECONFIG@1.1001:AddrBezeichnung">
    <vt:lpwstr/>
  </property>
  <property fmtid="{D5CDD505-2E9C-101B-9397-08002B2CF9AE}" pid="220" name="FSC#EIBPRECONFIG@1.1001:AddrGruppeName_vollstaendig">
    <vt:lpwstr/>
  </property>
  <property fmtid="{D5CDD505-2E9C-101B-9397-08002B2CF9AE}" pid="221" name="FSC#EIBPRECONFIG@1.1001:AddrAdresseBeschreibung">
    <vt:lpwstr/>
  </property>
  <property fmtid="{D5CDD505-2E9C-101B-9397-08002B2CF9AE}" pid="222" name="FSC#EIBPRECONFIG@1.1001:AddrName_Ergaenzung">
    <vt:lpwstr/>
  </property>
  <property fmtid="{D5CDD505-2E9C-101B-9397-08002B2CF9AE}" pid="223" name="FSC#CCAPRECONFIGG@15.1001:DepartmentWebsite">
    <vt:lpwstr/>
  </property>
  <property fmtid="{D5CDD505-2E9C-101B-9397-08002B2CF9AE}" pid="224" name="FSC#COOELAK@1.1001:OfficeHours">
    <vt:lpwstr/>
  </property>
  <property fmtid="{D5CDD505-2E9C-101B-9397-08002B2CF9AE}" pid="225" name="FSC#COOELAK@1.1001:FileRefOULong">
    <vt:lpwstr/>
  </property>
</Properties>
</file>